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9D" w:rsidRPr="00EA119D" w:rsidRDefault="00EA119D" w:rsidP="0095006D">
      <w:pPr>
        <w:ind w:left="10206" w:firstLine="0"/>
        <w:rPr>
          <w:rFonts w:cs="Times New Roman"/>
          <w:szCs w:val="28"/>
        </w:rPr>
      </w:pPr>
      <w:r w:rsidRPr="00EA119D">
        <w:rPr>
          <w:rFonts w:cs="Times New Roman"/>
          <w:szCs w:val="28"/>
        </w:rPr>
        <w:t>УТВЕРЖДЕН</w:t>
      </w:r>
    </w:p>
    <w:p w:rsidR="00EA119D" w:rsidRPr="00EA119D" w:rsidRDefault="00EA119D" w:rsidP="0095006D">
      <w:pPr>
        <w:ind w:left="10206" w:firstLine="0"/>
        <w:rPr>
          <w:rFonts w:cs="Times New Roman"/>
          <w:szCs w:val="28"/>
        </w:rPr>
      </w:pPr>
      <w:r w:rsidRPr="00EA119D">
        <w:rPr>
          <w:rFonts w:cs="Times New Roman"/>
          <w:szCs w:val="28"/>
        </w:rPr>
        <w:t>постановлением</w:t>
      </w:r>
    </w:p>
    <w:p w:rsidR="00EA119D" w:rsidRPr="00EA119D" w:rsidRDefault="00EA119D" w:rsidP="0095006D">
      <w:pPr>
        <w:ind w:left="10206" w:firstLine="0"/>
        <w:rPr>
          <w:rFonts w:cs="Times New Roman"/>
          <w:szCs w:val="28"/>
        </w:rPr>
      </w:pPr>
      <w:r w:rsidRPr="00EA119D">
        <w:rPr>
          <w:rFonts w:cs="Times New Roman"/>
          <w:szCs w:val="28"/>
        </w:rPr>
        <w:t>Правительства области</w:t>
      </w:r>
      <w:r w:rsidRPr="00EA119D">
        <w:rPr>
          <w:rFonts w:cs="Times New Roman"/>
          <w:szCs w:val="28"/>
        </w:rPr>
        <w:br/>
        <w:t xml:space="preserve">от </w:t>
      </w:r>
      <w:r w:rsidR="00EF0C57">
        <w:rPr>
          <w:rFonts w:cs="Times New Roman"/>
          <w:szCs w:val="28"/>
        </w:rPr>
        <w:t>16.08.2022</w:t>
      </w:r>
      <w:r w:rsidR="00EF0C57" w:rsidRPr="00EA119D">
        <w:rPr>
          <w:rFonts w:cs="Times New Roman"/>
          <w:szCs w:val="28"/>
        </w:rPr>
        <w:t xml:space="preserve"> </w:t>
      </w:r>
      <w:r w:rsidRPr="00EA119D">
        <w:rPr>
          <w:rFonts w:cs="Times New Roman"/>
          <w:szCs w:val="28"/>
        </w:rPr>
        <w:t xml:space="preserve">№ </w:t>
      </w:r>
      <w:r w:rsidR="00EF0C57">
        <w:rPr>
          <w:rFonts w:cs="Times New Roman"/>
          <w:szCs w:val="28"/>
        </w:rPr>
        <w:t>679-п</w:t>
      </w:r>
    </w:p>
    <w:p w:rsidR="00EA119D" w:rsidRPr="00EA119D" w:rsidRDefault="00EA119D">
      <w:pPr>
        <w:ind w:left="10206" w:firstLine="0"/>
        <w:rPr>
          <w:rFonts w:cs="Times New Roman"/>
          <w:szCs w:val="28"/>
        </w:rPr>
      </w:pPr>
      <w:proofErr w:type="gramStart"/>
      <w:r w:rsidRPr="00EA119D">
        <w:rPr>
          <w:rFonts w:cs="Times New Roman"/>
          <w:szCs w:val="28"/>
        </w:rPr>
        <w:t>(в редакции постановления</w:t>
      </w:r>
      <w:proofErr w:type="gramEnd"/>
    </w:p>
    <w:p w:rsidR="00EA119D" w:rsidRPr="00EA119D" w:rsidRDefault="00EA119D">
      <w:pPr>
        <w:ind w:left="10206" w:firstLine="0"/>
        <w:rPr>
          <w:rFonts w:cs="Times New Roman"/>
          <w:szCs w:val="28"/>
        </w:rPr>
      </w:pPr>
      <w:r w:rsidRPr="00EA119D">
        <w:rPr>
          <w:rFonts w:cs="Times New Roman"/>
          <w:szCs w:val="28"/>
        </w:rPr>
        <w:t>Правительства области</w:t>
      </w:r>
    </w:p>
    <w:p w:rsidR="00AD2B79" w:rsidRPr="00C6341D" w:rsidRDefault="00EA119D">
      <w:pPr>
        <w:ind w:left="10206" w:firstLine="0"/>
        <w:rPr>
          <w:rFonts w:cs="Times New Roman"/>
          <w:szCs w:val="28"/>
        </w:rPr>
      </w:pPr>
      <w:r w:rsidRPr="00EA119D">
        <w:rPr>
          <w:rFonts w:cs="Times New Roman"/>
          <w:szCs w:val="28"/>
        </w:rPr>
        <w:t>от _______________ № ______)</w:t>
      </w:r>
      <w:r w:rsidR="00AD2B79" w:rsidRPr="00C6341D">
        <w:rPr>
          <w:rFonts w:cs="Times New Roman"/>
          <w:szCs w:val="28"/>
        </w:rPr>
        <w:t xml:space="preserve"> </w:t>
      </w:r>
    </w:p>
    <w:p w:rsidR="00E30EA9" w:rsidRPr="00C6341D" w:rsidRDefault="00E30EA9">
      <w:pPr>
        <w:ind w:left="5812" w:firstLine="0"/>
        <w:rPr>
          <w:rFonts w:cs="Times New Roman"/>
          <w:szCs w:val="28"/>
        </w:rPr>
      </w:pPr>
    </w:p>
    <w:p w:rsidR="00E30EA9" w:rsidRPr="00C6341D" w:rsidRDefault="00E30EA9">
      <w:pPr>
        <w:ind w:left="5103"/>
        <w:rPr>
          <w:rFonts w:cs="Times New Roman"/>
          <w:szCs w:val="28"/>
        </w:rPr>
      </w:pPr>
    </w:p>
    <w:p w:rsidR="00C86F0E" w:rsidRPr="00C6341D" w:rsidRDefault="00C86F0E">
      <w:pPr>
        <w:ind w:firstLine="0"/>
        <w:jc w:val="center"/>
        <w:rPr>
          <w:rFonts w:cs="Times New Roman"/>
          <w:b/>
          <w:szCs w:val="28"/>
        </w:rPr>
      </w:pPr>
      <w:r w:rsidRPr="00C6341D">
        <w:rPr>
          <w:rFonts w:cs="Times New Roman"/>
          <w:b/>
          <w:szCs w:val="28"/>
        </w:rPr>
        <w:t>ПЛАН-ГРАФИК</w:t>
      </w:r>
    </w:p>
    <w:p w:rsidR="00987BBA" w:rsidRPr="00C6341D" w:rsidRDefault="00C86F0E">
      <w:pPr>
        <w:ind w:firstLine="0"/>
        <w:jc w:val="center"/>
        <w:rPr>
          <w:rFonts w:cs="Times New Roman"/>
          <w:b/>
          <w:szCs w:val="28"/>
        </w:rPr>
      </w:pPr>
      <w:r w:rsidRPr="00C6341D">
        <w:rPr>
          <w:rFonts w:cs="Times New Roman"/>
          <w:b/>
          <w:szCs w:val="28"/>
        </w:rPr>
        <w:t>приведения административных регламентов предоставления государственных и муниципальных услуг в</w:t>
      </w:r>
      <w:r w:rsidR="00C6341D" w:rsidRPr="00C6341D">
        <w:rPr>
          <w:rFonts w:cs="Times New Roman"/>
          <w:b/>
          <w:szCs w:val="28"/>
        </w:rPr>
        <w:t> </w:t>
      </w:r>
      <w:r w:rsidRPr="00C6341D">
        <w:rPr>
          <w:rFonts w:cs="Times New Roman"/>
          <w:b/>
          <w:szCs w:val="28"/>
        </w:rPr>
        <w:t>соответствие с требованиями Федерального закона</w:t>
      </w:r>
      <w:r w:rsidR="004A0E95" w:rsidRPr="00C6341D">
        <w:rPr>
          <w:rFonts w:cs="Times New Roman"/>
          <w:b/>
          <w:szCs w:val="28"/>
        </w:rPr>
        <w:t xml:space="preserve"> от 27 июля 2010 года</w:t>
      </w:r>
      <w:r w:rsidRPr="00C6341D">
        <w:rPr>
          <w:rFonts w:cs="Times New Roman"/>
          <w:b/>
          <w:szCs w:val="28"/>
        </w:rPr>
        <w:t xml:space="preserve"> </w:t>
      </w:r>
      <w:r w:rsidR="004A0E95" w:rsidRPr="00C6341D">
        <w:rPr>
          <w:rFonts w:cs="Times New Roman"/>
          <w:b/>
          <w:szCs w:val="28"/>
        </w:rPr>
        <w:t xml:space="preserve">№ 210-ФЗ </w:t>
      </w:r>
      <w:r w:rsidRPr="00C6341D">
        <w:rPr>
          <w:rFonts w:cs="Times New Roman"/>
          <w:b/>
          <w:szCs w:val="28"/>
        </w:rPr>
        <w:t xml:space="preserve">«Об организации предоставления государственных и муниципальных услуг» </w:t>
      </w:r>
    </w:p>
    <w:p w:rsidR="00C86F0E" w:rsidRPr="00C83D74" w:rsidRDefault="00C86F0E">
      <w:pPr>
        <w:jc w:val="center"/>
        <w:rPr>
          <w:rFonts w:cs="Times New Roman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86"/>
        <w:gridCol w:w="7036"/>
        <w:gridCol w:w="3232"/>
        <w:gridCol w:w="3511"/>
      </w:tblGrid>
      <w:tr w:rsidR="00C86F0E" w:rsidRPr="00C6341D" w:rsidTr="00ED7F49">
        <w:trPr>
          <w:cantSplit/>
          <w:trHeight w:val="109"/>
        </w:trPr>
        <w:tc>
          <w:tcPr>
            <w:tcW w:w="786" w:type="dxa"/>
            <w:vMerge w:val="restart"/>
          </w:tcPr>
          <w:p w:rsidR="00C86F0E" w:rsidRPr="00C83D74" w:rsidRDefault="00C86F0E" w:rsidP="00ED7F49">
            <w:pPr>
              <w:tabs>
                <w:tab w:val="left" w:pos="0"/>
                <w:tab w:val="left" w:pos="285"/>
              </w:tabs>
              <w:autoSpaceDE w:val="0"/>
              <w:autoSpaceDN w:val="0"/>
              <w:adjustRightInd w:val="0"/>
              <w:ind w:right="34"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№ </w:t>
            </w:r>
            <w:proofErr w:type="gramStart"/>
            <w:r w:rsidRPr="00C83D74">
              <w:rPr>
                <w:rFonts w:eastAsiaTheme="minorHAnsi" w:cs="Times New Roman"/>
                <w:szCs w:val="28"/>
              </w:rPr>
              <w:t>п</w:t>
            </w:r>
            <w:proofErr w:type="gramEnd"/>
            <w:r w:rsidRPr="00C83D74">
              <w:rPr>
                <w:rFonts w:eastAsiaTheme="minorHAnsi" w:cs="Times New Roman"/>
                <w:szCs w:val="28"/>
              </w:rPr>
              <w:t>/п</w:t>
            </w:r>
          </w:p>
        </w:tc>
        <w:tc>
          <w:tcPr>
            <w:tcW w:w="7036" w:type="dxa"/>
            <w:vMerge w:val="restart"/>
          </w:tcPr>
          <w:p w:rsidR="00C86F0E" w:rsidRPr="00C83D74" w:rsidRDefault="00C86F0E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 xml:space="preserve">Наименование </w:t>
            </w:r>
            <w:proofErr w:type="gramStart"/>
            <w:r w:rsidRPr="00C83D74">
              <w:rPr>
                <w:rFonts w:eastAsiaTheme="minorHAnsi" w:cs="Times New Roman"/>
                <w:bCs/>
                <w:szCs w:val="28"/>
              </w:rPr>
              <w:t>органа исполнительной власти</w:t>
            </w:r>
            <w:r w:rsidR="00C6341D">
              <w:rPr>
                <w:rFonts w:eastAsiaTheme="minorHAnsi" w:cs="Times New Roman"/>
                <w:bCs/>
                <w:szCs w:val="28"/>
              </w:rPr>
              <w:t xml:space="preserve"> Ярославской области</w:t>
            </w:r>
            <w:r w:rsidRPr="00C83D74">
              <w:rPr>
                <w:rFonts w:eastAsiaTheme="minorHAnsi" w:cs="Times New Roman"/>
                <w:bCs/>
                <w:szCs w:val="28"/>
              </w:rPr>
              <w:t>/</w:t>
            </w:r>
            <w:r w:rsidR="00C6341D">
              <w:rPr>
                <w:rFonts w:eastAsiaTheme="minorHAnsi" w:cs="Times New Roman"/>
                <w:bCs/>
                <w:szCs w:val="28"/>
              </w:rPr>
              <w:t xml:space="preserve"> 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органа местного самоуправления </w:t>
            </w:r>
            <w:r w:rsidR="00C6341D">
              <w:rPr>
                <w:rFonts w:eastAsiaTheme="minorHAnsi" w:cs="Times New Roman"/>
                <w:bCs/>
                <w:szCs w:val="28"/>
              </w:rPr>
              <w:t xml:space="preserve">муниципального образования </w:t>
            </w:r>
            <w:r w:rsidRPr="00C83D74">
              <w:rPr>
                <w:rFonts w:eastAsiaTheme="minorHAnsi" w:cs="Times New Roman"/>
                <w:bCs/>
                <w:szCs w:val="28"/>
              </w:rPr>
              <w:t>Ярославской</w:t>
            </w:r>
            <w:proofErr w:type="gramEnd"/>
            <w:r w:rsidRPr="00C83D74">
              <w:rPr>
                <w:rFonts w:eastAsiaTheme="minorHAnsi" w:cs="Times New Roman"/>
                <w:bCs/>
                <w:szCs w:val="28"/>
              </w:rPr>
              <w:t xml:space="preserve"> области, ответственного за приведение административных регламентов предоставления государственных и</w:t>
            </w:r>
            <w:r w:rsidR="007C0E62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>муниципальных услуг в</w:t>
            </w:r>
            <w:r w:rsidR="007C0E62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>соответствие с</w:t>
            </w:r>
            <w:r w:rsidR="00C6341D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требованиями Федерального закона </w:t>
            </w:r>
            <w:r w:rsidR="00D87A0F" w:rsidRPr="00C83D74">
              <w:rPr>
                <w:rFonts w:eastAsiaTheme="minorHAnsi" w:cs="Times New Roman"/>
                <w:bCs/>
                <w:szCs w:val="28"/>
              </w:rPr>
              <w:t>от</w:t>
            </w:r>
            <w:r w:rsidR="00C6341D">
              <w:rPr>
                <w:rFonts w:eastAsiaTheme="minorHAnsi" w:cs="Times New Roman"/>
                <w:bCs/>
                <w:szCs w:val="28"/>
              </w:rPr>
              <w:t> </w:t>
            </w:r>
            <w:r w:rsidR="00D87A0F" w:rsidRPr="00C83D74">
              <w:rPr>
                <w:rFonts w:eastAsiaTheme="minorHAnsi" w:cs="Times New Roman"/>
                <w:bCs/>
                <w:szCs w:val="28"/>
              </w:rPr>
              <w:t xml:space="preserve">27 июля 2010 года № 210-ФЗ </w:t>
            </w:r>
            <w:r w:rsidRPr="00C83D74">
              <w:rPr>
                <w:rFonts w:eastAsiaTheme="minorHAnsi" w:cs="Times New Roman"/>
                <w:bCs/>
                <w:szCs w:val="28"/>
              </w:rPr>
              <w:t>«Об</w:t>
            </w:r>
            <w:r w:rsidR="00C6341D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>организации предоставления государственных и</w:t>
            </w:r>
            <w:r w:rsidR="007C0E62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муниципальных услуг» </w:t>
            </w:r>
          </w:p>
        </w:tc>
        <w:tc>
          <w:tcPr>
            <w:tcW w:w="6743" w:type="dxa"/>
            <w:gridSpan w:val="2"/>
          </w:tcPr>
          <w:p w:rsidR="00C86F0E" w:rsidRPr="00C83D74" w:rsidRDefault="00C86F0E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Срок утверждения приведенных в</w:t>
            </w:r>
            <w:r w:rsidR="00C6341D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>соответствие с</w:t>
            </w:r>
            <w:r w:rsidR="007C0E62">
              <w:rPr>
                <w:rFonts w:eastAsiaTheme="minorHAnsi" w:cs="Times New Roman"/>
                <w:bCs/>
                <w:szCs w:val="28"/>
              </w:rPr>
              <w:t> 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требованиями Федерального закона </w:t>
            </w:r>
            <w:r w:rsidR="00D87A0F" w:rsidRPr="00C83D74">
              <w:rPr>
                <w:rFonts w:eastAsiaTheme="minorHAnsi" w:cs="Times New Roman"/>
                <w:bCs/>
                <w:szCs w:val="28"/>
              </w:rPr>
              <w:t>от 27 июля 2010</w:t>
            </w:r>
            <w:r w:rsidR="007C0E62">
              <w:rPr>
                <w:rFonts w:eastAsiaTheme="minorHAnsi" w:cs="Times New Roman"/>
                <w:bCs/>
                <w:szCs w:val="28"/>
              </w:rPr>
              <w:t> </w:t>
            </w:r>
            <w:r w:rsidR="00D87A0F" w:rsidRPr="00C83D74">
              <w:rPr>
                <w:rFonts w:eastAsiaTheme="minorHAnsi" w:cs="Times New Roman"/>
                <w:bCs/>
                <w:szCs w:val="28"/>
              </w:rPr>
              <w:t xml:space="preserve">года № 210-ФЗ </w:t>
            </w:r>
            <w:r w:rsidRPr="00C83D74">
              <w:rPr>
                <w:rFonts w:eastAsiaTheme="minorHAnsi" w:cs="Times New Roman"/>
                <w:bCs/>
                <w:szCs w:val="28"/>
              </w:rPr>
              <w:t>«Об организации предоставления государственных и муниципальных услуг</w:t>
            </w:r>
            <w:r w:rsidR="00C6341D">
              <w:rPr>
                <w:rFonts w:eastAsiaTheme="minorHAnsi" w:cs="Times New Roman"/>
                <w:bCs/>
                <w:szCs w:val="28"/>
              </w:rPr>
              <w:t>»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 </w:t>
            </w:r>
            <w:r w:rsidR="00C6341D" w:rsidRPr="006A0F5A">
              <w:rPr>
                <w:rFonts w:eastAsiaTheme="minorHAnsi" w:cs="Times New Roman"/>
                <w:bCs/>
                <w:szCs w:val="28"/>
              </w:rPr>
              <w:t>административных регламентов предоставления государственных и муниципальных услуг</w:t>
            </w:r>
          </w:p>
        </w:tc>
      </w:tr>
      <w:tr w:rsidR="00C86F0E" w:rsidRPr="00C6341D" w:rsidTr="00ED7F49">
        <w:trPr>
          <w:trHeight w:val="70"/>
        </w:trPr>
        <w:tc>
          <w:tcPr>
            <w:tcW w:w="786" w:type="dxa"/>
            <w:vMerge/>
          </w:tcPr>
          <w:p w:rsidR="00C86F0E" w:rsidRPr="00C83D74" w:rsidRDefault="00C86F0E" w:rsidP="00ED7F49">
            <w:pPr>
              <w:tabs>
                <w:tab w:val="left" w:pos="0"/>
                <w:tab w:val="left" w:pos="285"/>
              </w:tabs>
              <w:autoSpaceDE w:val="0"/>
              <w:autoSpaceDN w:val="0"/>
              <w:adjustRightInd w:val="0"/>
              <w:ind w:right="34"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7036" w:type="dxa"/>
            <w:vMerge/>
          </w:tcPr>
          <w:p w:rsidR="00C86F0E" w:rsidRPr="00C83D74" w:rsidRDefault="00C86F0E" w:rsidP="00ED7F4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 w:cs="Times New Roman"/>
                <w:bCs/>
                <w:szCs w:val="28"/>
              </w:rPr>
            </w:pPr>
          </w:p>
        </w:tc>
        <w:tc>
          <w:tcPr>
            <w:tcW w:w="3232" w:type="dxa"/>
          </w:tcPr>
          <w:p w:rsidR="00C86F0E" w:rsidRPr="00C83D74" w:rsidRDefault="00C86F0E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включ</w:t>
            </w:r>
            <w:r w:rsidR="00C6341D">
              <w:rPr>
                <w:rFonts w:eastAsiaTheme="minorHAnsi" w:cs="Times New Roman"/>
                <w:bCs/>
                <w:szCs w:val="28"/>
              </w:rPr>
              <w:t>е</w:t>
            </w:r>
            <w:r w:rsidRPr="00C83D74">
              <w:rPr>
                <w:rFonts w:eastAsiaTheme="minorHAnsi" w:cs="Times New Roman"/>
                <w:bCs/>
                <w:szCs w:val="28"/>
              </w:rPr>
              <w:t>нных в перечень массовых социально значимых услуг Ярославской области</w:t>
            </w:r>
            <w:r w:rsidR="00C6341D">
              <w:rPr>
                <w:rFonts w:eastAsiaTheme="minorHAnsi" w:cs="Times New Roman"/>
                <w:bCs/>
                <w:szCs w:val="28"/>
              </w:rPr>
              <w:t>*</w:t>
            </w:r>
            <w:r w:rsidRPr="00C83D74">
              <w:rPr>
                <w:rFonts w:eastAsiaTheme="minorHAnsi" w:cs="Times New Roman"/>
                <w:bCs/>
                <w:szCs w:val="28"/>
              </w:rPr>
              <w:t xml:space="preserve"> </w:t>
            </w:r>
          </w:p>
        </w:tc>
        <w:tc>
          <w:tcPr>
            <w:tcW w:w="3511" w:type="dxa"/>
          </w:tcPr>
          <w:p w:rsidR="00C86F0E" w:rsidRPr="00C83D74" w:rsidRDefault="00C86F0E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не включ</w:t>
            </w:r>
            <w:r w:rsidR="00C6341D">
              <w:rPr>
                <w:rFonts w:eastAsiaTheme="minorHAnsi" w:cs="Times New Roman"/>
                <w:bCs/>
                <w:szCs w:val="28"/>
              </w:rPr>
              <w:t>е</w:t>
            </w:r>
            <w:r w:rsidRPr="00C83D74">
              <w:rPr>
                <w:rFonts w:eastAsiaTheme="minorHAnsi" w:cs="Times New Roman"/>
                <w:bCs/>
                <w:szCs w:val="28"/>
              </w:rPr>
              <w:t>нных в перечень массовых социально значимых услуг Ярославской области</w:t>
            </w:r>
            <w:r w:rsidR="00C6341D">
              <w:rPr>
                <w:rFonts w:eastAsiaTheme="minorHAnsi" w:cs="Times New Roman"/>
                <w:bCs/>
                <w:szCs w:val="28"/>
              </w:rPr>
              <w:t>*</w:t>
            </w:r>
          </w:p>
        </w:tc>
      </w:tr>
    </w:tbl>
    <w:p w:rsidR="009E231F" w:rsidRPr="009F2AB4" w:rsidRDefault="009E231F">
      <w:pPr>
        <w:rPr>
          <w:sz w:val="2"/>
          <w:szCs w:val="2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87"/>
        <w:gridCol w:w="7047"/>
        <w:gridCol w:w="3226"/>
        <w:gridCol w:w="3505"/>
      </w:tblGrid>
      <w:tr w:rsidR="000767EE" w:rsidRPr="00C6341D" w:rsidTr="000767EE">
        <w:trPr>
          <w:trHeight w:val="98"/>
          <w:tblHeader/>
        </w:trPr>
        <w:tc>
          <w:tcPr>
            <w:tcW w:w="787" w:type="dxa"/>
          </w:tcPr>
          <w:p w:rsidR="006138B6" w:rsidRPr="00C83D74" w:rsidRDefault="006138B6" w:rsidP="00ED7F49">
            <w:pPr>
              <w:tabs>
                <w:tab w:val="left" w:pos="0"/>
                <w:tab w:val="left" w:pos="285"/>
              </w:tabs>
              <w:autoSpaceDE w:val="0"/>
              <w:autoSpaceDN w:val="0"/>
              <w:adjustRightInd w:val="0"/>
              <w:ind w:right="34"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>1</w:t>
            </w:r>
          </w:p>
        </w:tc>
        <w:tc>
          <w:tcPr>
            <w:tcW w:w="7047" w:type="dxa"/>
          </w:tcPr>
          <w:p w:rsidR="006138B6" w:rsidRPr="00C83D74" w:rsidRDefault="006138B6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2</w:t>
            </w:r>
          </w:p>
        </w:tc>
        <w:tc>
          <w:tcPr>
            <w:tcW w:w="3226" w:type="dxa"/>
          </w:tcPr>
          <w:p w:rsidR="006138B6" w:rsidRPr="00C83D74" w:rsidRDefault="006138B6" w:rsidP="002115E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3</w:t>
            </w:r>
          </w:p>
        </w:tc>
        <w:tc>
          <w:tcPr>
            <w:tcW w:w="3505" w:type="dxa"/>
          </w:tcPr>
          <w:p w:rsidR="006138B6" w:rsidRPr="00C83D74" w:rsidRDefault="006138B6" w:rsidP="00ED7F4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bCs/>
                <w:szCs w:val="28"/>
              </w:rPr>
            </w:pPr>
            <w:r w:rsidRPr="00C83D74">
              <w:rPr>
                <w:rFonts w:eastAsiaTheme="minorHAnsi" w:cs="Times New Roman"/>
                <w:bCs/>
                <w:szCs w:val="28"/>
              </w:rPr>
              <w:t>4</w:t>
            </w:r>
          </w:p>
        </w:tc>
      </w:tr>
      <w:tr w:rsidR="000767EE" w:rsidRPr="00C6341D" w:rsidTr="000767EE">
        <w:tc>
          <w:tcPr>
            <w:tcW w:w="787" w:type="dxa"/>
          </w:tcPr>
          <w:p w:rsidR="00BD13AF" w:rsidRPr="00C83D74" w:rsidRDefault="00EF0C57" w:rsidP="00ED7F4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1.</w:t>
            </w:r>
          </w:p>
        </w:tc>
        <w:tc>
          <w:tcPr>
            <w:tcW w:w="7047" w:type="dxa"/>
          </w:tcPr>
          <w:p w:rsidR="00BD13AF" w:rsidRPr="00C83D74" w:rsidRDefault="00E04B1E" w:rsidP="00ED7F49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="00BD13AF" w:rsidRPr="00C83D74">
              <w:rPr>
                <w:rFonts w:eastAsiaTheme="minorHAnsi" w:cs="Times New Roman"/>
                <w:szCs w:val="28"/>
              </w:rPr>
              <w:t xml:space="preserve"> агропромышленного комплекса </w:t>
            </w:r>
            <w:r w:rsidR="0095006D" w:rsidRPr="00C83D74">
              <w:rPr>
                <w:rFonts w:eastAsiaTheme="minorHAnsi" w:cs="Times New Roman"/>
                <w:szCs w:val="28"/>
              </w:rPr>
              <w:t>и</w:t>
            </w:r>
            <w:r w:rsidR="0095006D">
              <w:rPr>
                <w:rFonts w:eastAsiaTheme="minorHAnsi" w:cs="Times New Roman"/>
                <w:szCs w:val="28"/>
              </w:rPr>
              <w:t> </w:t>
            </w:r>
            <w:r w:rsidR="00BD13AF" w:rsidRPr="00C83D74">
              <w:rPr>
                <w:rFonts w:eastAsiaTheme="minorHAnsi" w:cs="Times New Roman"/>
                <w:szCs w:val="28"/>
              </w:rPr>
              <w:t>потребительского рынка Ярославской области</w:t>
            </w:r>
          </w:p>
        </w:tc>
        <w:tc>
          <w:tcPr>
            <w:tcW w:w="3226" w:type="dxa"/>
          </w:tcPr>
          <w:p w:rsidR="00BD13AF" w:rsidRPr="006966BB" w:rsidRDefault="00BD13AF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BD13AF" w:rsidRPr="00C83D74" w:rsidRDefault="00BD13AF" w:rsidP="00ED7F4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  <w:bookmarkStart w:id="0" w:name="_GoBack"/>
            <w:bookmarkEnd w:id="0"/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5378FE" w:rsidP="005C697B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2.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дорожного хозяйства </w:t>
            </w:r>
            <w:r w:rsidR="00E45239">
              <w:rPr>
                <w:rFonts w:eastAsiaTheme="minorHAnsi" w:cs="Times New Roman"/>
                <w:szCs w:val="28"/>
              </w:rPr>
              <w:t xml:space="preserve">и транспорта </w:t>
            </w:r>
            <w:r w:rsidRPr="00C83D74">
              <w:rPr>
                <w:rFonts w:eastAsiaTheme="minorHAnsi" w:cs="Times New Roman"/>
                <w:szCs w:val="28"/>
              </w:rPr>
              <w:lastRenderedPageBreak/>
              <w:t>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lastRenderedPageBreak/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lastRenderedPageBreak/>
              <w:t>3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здравоохранения Ярославской области</w:t>
            </w:r>
          </w:p>
        </w:tc>
        <w:tc>
          <w:tcPr>
            <w:tcW w:w="3226" w:type="dxa"/>
          </w:tcPr>
          <w:p w:rsidR="005378FE" w:rsidRPr="006966BB" w:rsidRDefault="00FD5384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4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имущественных отношений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5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 инвестиций и</w:t>
            </w:r>
            <w:r w:rsidRPr="00C83D74">
              <w:rPr>
                <w:rFonts w:eastAsiaTheme="minorHAnsi" w:cs="Times New Roman"/>
                <w:szCs w:val="28"/>
              </w:rPr>
              <w:t xml:space="preserve"> промышленности Ярославской области</w:t>
            </w:r>
          </w:p>
        </w:tc>
        <w:tc>
          <w:tcPr>
            <w:tcW w:w="3226" w:type="dxa"/>
          </w:tcPr>
          <w:p w:rsidR="005378FE" w:rsidRPr="006966BB" w:rsidRDefault="008D2392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6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культуры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7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лесного хозяйства </w:t>
            </w:r>
            <w:r>
              <w:rPr>
                <w:rFonts w:eastAsiaTheme="minorHAnsi" w:cs="Times New Roman"/>
                <w:szCs w:val="28"/>
              </w:rPr>
              <w:t xml:space="preserve">и природопользования </w:t>
            </w:r>
            <w:r w:rsidRPr="00C83D74">
              <w:rPr>
                <w:rFonts w:eastAsiaTheme="minorHAnsi" w:cs="Times New Roman"/>
                <w:szCs w:val="28"/>
              </w:rPr>
              <w:t>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8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образования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E45239" w:rsidP="002259EE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9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E45239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 xml:space="preserve">Министерство спорта </w:t>
            </w:r>
            <w:r w:rsidRPr="00C83D74">
              <w:rPr>
                <w:rFonts w:eastAsiaTheme="minorHAnsi" w:cs="Times New Roman"/>
                <w:szCs w:val="28"/>
              </w:rPr>
              <w:t>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0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строительства </w:t>
            </w:r>
            <w:r w:rsidR="00E45239">
              <w:rPr>
                <w:rFonts w:eastAsiaTheme="minorHAnsi" w:cs="Times New Roman"/>
                <w:szCs w:val="28"/>
              </w:rPr>
              <w:t xml:space="preserve">и жилищно-коммунального хозяйства </w:t>
            </w:r>
            <w:r w:rsidRPr="00C83D74">
              <w:rPr>
                <w:rFonts w:eastAsiaTheme="minorHAnsi" w:cs="Times New Roman"/>
                <w:szCs w:val="28"/>
              </w:rPr>
              <w:t>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1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труда и социальной поддержки населения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5C697B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2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5C697B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Министерство</w:t>
            </w:r>
            <w:r w:rsidRPr="00C83D74">
              <w:rPr>
                <w:rFonts w:eastAsiaTheme="minorHAnsi" w:cs="Times New Roman"/>
                <w:szCs w:val="28"/>
              </w:rPr>
              <w:t xml:space="preserve"> туризма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3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ED7F49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Государственная ветеринарная служба</w:t>
            </w:r>
            <w:r w:rsidRPr="00C83D74">
              <w:rPr>
                <w:rFonts w:eastAsiaTheme="minorHAnsi" w:cs="Times New Roman"/>
                <w:szCs w:val="28"/>
              </w:rPr>
              <w:t xml:space="preserve">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4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ED7F49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Государственная служба</w:t>
            </w:r>
            <w:r w:rsidRPr="00C83D74">
              <w:rPr>
                <w:rFonts w:eastAsiaTheme="minorHAnsi" w:cs="Times New Roman"/>
                <w:szCs w:val="28"/>
              </w:rPr>
              <w:t xml:space="preserve"> занятости населения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5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Государственная служба</w:t>
            </w:r>
            <w:r w:rsidRPr="00C83D74">
              <w:rPr>
                <w:rFonts w:eastAsiaTheme="minorHAnsi" w:cs="Times New Roman"/>
                <w:szCs w:val="28"/>
              </w:rPr>
              <w:t xml:space="preserve"> охраны объектов культурного наследия Ярославской области</w:t>
            </w:r>
          </w:p>
        </w:tc>
        <w:tc>
          <w:tcPr>
            <w:tcW w:w="3226" w:type="dxa"/>
          </w:tcPr>
          <w:p w:rsidR="005378FE" w:rsidRPr="006966BB" w:rsidRDefault="005378FE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30.06.2025</w:t>
            </w:r>
          </w:p>
        </w:tc>
        <w:tc>
          <w:tcPr>
            <w:tcW w:w="3505" w:type="dxa"/>
          </w:tcPr>
          <w:p w:rsidR="005378FE" w:rsidRPr="00C83D74" w:rsidRDefault="005378FE" w:rsidP="00D67A87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45239" w:rsidRPr="00E45239">
              <w:rPr>
                <w:rFonts w:eastAsiaTheme="minorHAnsi" w:cs="Times New Roman"/>
                <w:szCs w:val="28"/>
              </w:rPr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5378FE" w:rsidP="00E45239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</w:t>
            </w:r>
            <w:r w:rsidR="00E45239">
              <w:rPr>
                <w:rFonts w:eastAsiaTheme="minorHAnsi" w:cs="Times New Roman"/>
                <w:szCs w:val="28"/>
              </w:rPr>
              <w:t>6</w:t>
            </w:r>
            <w:r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5378FE" w:rsidRPr="00C83D74" w:rsidRDefault="005378FE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>Инспекция административно</w:t>
            </w:r>
            <w:r>
              <w:rPr>
                <w:rFonts w:eastAsiaTheme="minorHAnsi" w:cs="Times New Roman"/>
                <w:szCs w:val="28"/>
              </w:rPr>
              <w:t>-</w:t>
            </w:r>
            <w:r w:rsidRPr="00C83D74">
              <w:rPr>
                <w:rFonts w:eastAsiaTheme="minorHAnsi" w:cs="Times New Roman"/>
                <w:szCs w:val="28"/>
              </w:rPr>
              <w:t xml:space="preserve">технического </w:t>
            </w:r>
            <w:r w:rsidR="00E45239">
              <w:rPr>
                <w:rFonts w:eastAsiaTheme="minorHAnsi" w:cs="Times New Roman"/>
                <w:szCs w:val="28"/>
              </w:rPr>
              <w:t xml:space="preserve">и государственного жилищного </w:t>
            </w:r>
            <w:r w:rsidRPr="00C83D74">
              <w:rPr>
                <w:rFonts w:eastAsiaTheme="minorHAnsi" w:cs="Times New Roman"/>
                <w:szCs w:val="28"/>
              </w:rPr>
              <w:t>надзора Ярославской области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:rsidR="005378FE" w:rsidRPr="006966BB" w:rsidRDefault="005378FE" w:rsidP="00D3466F">
            <w:pPr>
              <w:ind w:firstLine="0"/>
              <w:jc w:val="center"/>
            </w:pPr>
            <w:r w:rsidRPr="006966BB">
              <w:t xml:space="preserve">до </w:t>
            </w:r>
            <w:r w:rsidR="00E45239" w:rsidRPr="00E45239">
              <w:t>30.06.2025</w:t>
            </w:r>
          </w:p>
        </w:tc>
        <w:tc>
          <w:tcPr>
            <w:tcW w:w="3505" w:type="dxa"/>
            <w:tcBorders>
              <w:bottom w:val="single" w:sz="4" w:space="0" w:color="auto"/>
            </w:tcBorders>
          </w:tcPr>
          <w:p w:rsidR="005378FE" w:rsidRDefault="005378FE" w:rsidP="00D3466F">
            <w:pPr>
              <w:ind w:firstLine="0"/>
              <w:jc w:val="center"/>
            </w:pPr>
            <w:r w:rsidRPr="00F16FA5">
              <w:t xml:space="preserve">до </w:t>
            </w:r>
            <w:r w:rsidR="00E45239" w:rsidRPr="00E45239"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E45239" w:rsidP="00E04B1E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17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  <w:tcBorders>
              <w:right w:val="single" w:sz="4" w:space="0" w:color="auto"/>
            </w:tcBorders>
          </w:tcPr>
          <w:p w:rsidR="005378FE" w:rsidRPr="00C83D74" w:rsidRDefault="005378FE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>Управление по делам архивов Правительства области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Pr="006966BB" w:rsidRDefault="005378FE" w:rsidP="00D3466F">
            <w:pPr>
              <w:ind w:firstLine="0"/>
              <w:jc w:val="center"/>
            </w:pPr>
            <w:r w:rsidRPr="006966BB">
              <w:t xml:space="preserve">до </w:t>
            </w:r>
            <w:r w:rsidR="00E45239" w:rsidRPr="00E45239">
              <w:t>30.06.2025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Default="005378FE" w:rsidP="00D3466F">
            <w:pPr>
              <w:ind w:firstLine="0"/>
              <w:jc w:val="center"/>
            </w:pPr>
            <w:r w:rsidRPr="00F16FA5">
              <w:t xml:space="preserve">до </w:t>
            </w:r>
            <w:r w:rsidR="00E45239" w:rsidRPr="00E45239"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E45239" w:rsidP="00E04B1E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18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  <w:tcBorders>
              <w:right w:val="single" w:sz="4" w:space="0" w:color="auto"/>
            </w:tcBorders>
          </w:tcPr>
          <w:p w:rsidR="005378FE" w:rsidRPr="00C83D74" w:rsidRDefault="005378FE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Управление </w:t>
            </w:r>
            <w:proofErr w:type="gramStart"/>
            <w:r w:rsidRPr="00C83D74">
              <w:rPr>
                <w:rFonts w:eastAsiaTheme="minorHAnsi" w:cs="Times New Roman"/>
                <w:szCs w:val="28"/>
              </w:rPr>
              <w:t xml:space="preserve">записи актов гражданского состояния </w:t>
            </w:r>
            <w:r w:rsidRPr="00C83D74">
              <w:rPr>
                <w:rFonts w:eastAsiaTheme="minorHAnsi" w:cs="Times New Roman"/>
                <w:szCs w:val="28"/>
              </w:rPr>
              <w:lastRenderedPageBreak/>
              <w:t>Правительства области</w:t>
            </w:r>
            <w:proofErr w:type="gram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Pr="006966BB" w:rsidRDefault="005378FE" w:rsidP="00D3466F">
            <w:pPr>
              <w:ind w:firstLine="0"/>
              <w:jc w:val="center"/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Default="005378FE" w:rsidP="00D3466F">
            <w:pPr>
              <w:ind w:firstLine="0"/>
              <w:jc w:val="center"/>
            </w:pPr>
            <w:r w:rsidRPr="00F16FA5">
              <w:t xml:space="preserve">до </w:t>
            </w:r>
            <w:r w:rsidR="00E45239" w:rsidRPr="00E45239">
              <w:t>28.12.2025</w:t>
            </w:r>
          </w:p>
        </w:tc>
      </w:tr>
      <w:tr w:rsidR="005378FE" w:rsidRPr="00C6341D" w:rsidTr="000767EE">
        <w:tc>
          <w:tcPr>
            <w:tcW w:w="787" w:type="dxa"/>
          </w:tcPr>
          <w:p w:rsidR="005378FE" w:rsidRPr="00C83D74" w:rsidRDefault="00E45239" w:rsidP="00E04B1E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lastRenderedPageBreak/>
              <w:t>19</w:t>
            </w:r>
            <w:r w:rsidR="005378FE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  <w:tcBorders>
              <w:right w:val="single" w:sz="4" w:space="0" w:color="auto"/>
            </w:tcBorders>
          </w:tcPr>
          <w:p w:rsidR="005378FE" w:rsidRPr="00C83D74" w:rsidRDefault="005378FE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>Управление по социальной и демографической политике Правительства области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Pr="006966BB" w:rsidRDefault="005378FE" w:rsidP="00D3466F">
            <w:pPr>
              <w:ind w:firstLine="0"/>
              <w:jc w:val="center"/>
            </w:pPr>
            <w:r w:rsidRPr="006966BB">
              <w:t xml:space="preserve">до </w:t>
            </w:r>
            <w:r w:rsidR="00E45239" w:rsidRPr="00E45239">
              <w:t>30.06.2025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8FE" w:rsidRDefault="005378FE" w:rsidP="00D3466F">
            <w:pPr>
              <w:ind w:firstLine="0"/>
              <w:jc w:val="center"/>
            </w:pPr>
            <w:r w:rsidRPr="00F16FA5">
              <w:t xml:space="preserve">до </w:t>
            </w:r>
            <w:r w:rsidR="00E45239" w:rsidRPr="00E45239">
              <w:t>28.12.2025</w:t>
            </w:r>
          </w:p>
        </w:tc>
      </w:tr>
      <w:tr w:rsidR="000767EE" w:rsidRPr="00C6341D" w:rsidTr="000767EE">
        <w:trPr>
          <w:trHeight w:val="854"/>
        </w:trPr>
        <w:tc>
          <w:tcPr>
            <w:tcW w:w="787" w:type="dxa"/>
          </w:tcPr>
          <w:p w:rsidR="007049CA" w:rsidRPr="00C83D74" w:rsidRDefault="00E45239" w:rsidP="00E04B1E">
            <w:pPr>
              <w:pStyle w:val="a9"/>
              <w:tabs>
                <w:tab w:val="left" w:pos="0"/>
                <w:tab w:val="left" w:pos="285"/>
              </w:tabs>
              <w:ind w:firstLine="0"/>
              <w:jc w:val="center"/>
              <w:rPr>
                <w:rFonts w:eastAsiaTheme="minorHAnsi" w:cs="Times New Roman"/>
                <w:szCs w:val="28"/>
              </w:rPr>
            </w:pPr>
            <w:r>
              <w:rPr>
                <w:rFonts w:eastAsiaTheme="minorHAnsi" w:cs="Times New Roman"/>
                <w:szCs w:val="28"/>
              </w:rPr>
              <w:t>20</w:t>
            </w:r>
            <w:r w:rsidR="00DA7F3B">
              <w:rPr>
                <w:rFonts w:eastAsiaTheme="minorHAnsi" w:cs="Times New Roman"/>
                <w:szCs w:val="28"/>
              </w:rPr>
              <w:t>.</w:t>
            </w:r>
          </w:p>
        </w:tc>
        <w:tc>
          <w:tcPr>
            <w:tcW w:w="7047" w:type="dxa"/>
          </w:tcPr>
          <w:p w:rsidR="007049CA" w:rsidRPr="00C83D74" w:rsidRDefault="007049CA" w:rsidP="0095006D">
            <w:pPr>
              <w:pStyle w:val="a9"/>
              <w:ind w:firstLine="0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>Органы местного самоуправления муниципальных районов, городских округов, городских и сельских поселений Ярославской области</w:t>
            </w: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7049CA" w:rsidRPr="006966BB" w:rsidRDefault="007049CA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6966BB">
              <w:rPr>
                <w:rFonts w:eastAsiaTheme="minorHAnsi" w:cs="Times New Roman"/>
                <w:szCs w:val="28"/>
              </w:rPr>
              <w:t xml:space="preserve">до </w:t>
            </w:r>
            <w:r w:rsidR="005378FE" w:rsidRPr="006966BB">
              <w:t>30.06.2025</w:t>
            </w:r>
          </w:p>
        </w:tc>
        <w:tc>
          <w:tcPr>
            <w:tcW w:w="3505" w:type="dxa"/>
            <w:tcBorders>
              <w:top w:val="single" w:sz="4" w:space="0" w:color="auto"/>
            </w:tcBorders>
          </w:tcPr>
          <w:p w:rsidR="007049CA" w:rsidRPr="00C83D74" w:rsidRDefault="007049CA" w:rsidP="002115E9">
            <w:pPr>
              <w:pStyle w:val="a9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C83D74">
              <w:rPr>
                <w:rFonts w:eastAsiaTheme="minorHAnsi" w:cs="Times New Roman"/>
                <w:szCs w:val="28"/>
              </w:rPr>
              <w:t xml:space="preserve">до </w:t>
            </w:r>
            <w:r w:rsidR="00EA119D">
              <w:rPr>
                <w:rFonts w:eastAsiaTheme="minorHAnsi" w:cs="Times New Roman"/>
                <w:szCs w:val="28"/>
              </w:rPr>
              <w:t>28</w:t>
            </w:r>
            <w:r w:rsidRPr="00C83D74">
              <w:rPr>
                <w:rFonts w:eastAsiaTheme="minorHAnsi" w:cs="Times New Roman"/>
                <w:szCs w:val="28"/>
              </w:rPr>
              <w:t>.</w:t>
            </w:r>
            <w:r w:rsidR="00EA119D">
              <w:rPr>
                <w:rFonts w:eastAsiaTheme="minorHAnsi" w:cs="Times New Roman"/>
                <w:szCs w:val="28"/>
              </w:rPr>
              <w:t>12</w:t>
            </w:r>
            <w:r w:rsidRPr="00C83D74">
              <w:rPr>
                <w:rFonts w:eastAsiaTheme="minorHAnsi" w:cs="Times New Roman"/>
                <w:szCs w:val="28"/>
              </w:rPr>
              <w:t>.202</w:t>
            </w:r>
            <w:r w:rsidR="005378FE">
              <w:rPr>
                <w:rFonts w:eastAsiaTheme="minorHAnsi" w:cs="Times New Roman"/>
                <w:szCs w:val="28"/>
              </w:rPr>
              <w:t>5</w:t>
            </w:r>
          </w:p>
        </w:tc>
      </w:tr>
    </w:tbl>
    <w:p w:rsidR="00C6341D" w:rsidRPr="00C83D74" w:rsidRDefault="00C6341D" w:rsidP="0095006D">
      <w:pPr>
        <w:jc w:val="both"/>
        <w:rPr>
          <w:rFonts w:cs="Times New Roman"/>
          <w:szCs w:val="28"/>
        </w:rPr>
      </w:pPr>
    </w:p>
    <w:p w:rsidR="005E5245" w:rsidRPr="00C6341D" w:rsidRDefault="00C6341D">
      <w:pPr>
        <w:jc w:val="both"/>
        <w:rPr>
          <w:rFonts w:cs="Times New Roman"/>
          <w:szCs w:val="28"/>
        </w:rPr>
      </w:pPr>
      <w:r w:rsidRPr="00C83D74">
        <w:rPr>
          <w:rFonts w:cs="Times New Roman"/>
          <w:szCs w:val="28"/>
        </w:rPr>
        <w:t>*</w:t>
      </w:r>
      <w:r>
        <w:rPr>
          <w:rFonts w:eastAsiaTheme="minorHAnsi" w:cs="Times New Roman"/>
          <w:bCs/>
          <w:szCs w:val="28"/>
        </w:rPr>
        <w:t> П</w:t>
      </w:r>
      <w:r w:rsidRPr="00EB1BD0">
        <w:rPr>
          <w:rFonts w:eastAsiaTheme="minorHAnsi" w:cs="Times New Roman"/>
          <w:bCs/>
          <w:szCs w:val="28"/>
        </w:rPr>
        <w:t>еречень массовых социально значимых услуг Ярославской области</w:t>
      </w:r>
      <w:r>
        <w:rPr>
          <w:rFonts w:eastAsiaTheme="minorHAnsi" w:cs="Times New Roman"/>
          <w:bCs/>
          <w:szCs w:val="28"/>
        </w:rPr>
        <w:t>,</w:t>
      </w:r>
      <w:r w:rsidRPr="00C83D74">
        <w:rPr>
          <w:rFonts w:cs="Times New Roman"/>
          <w:szCs w:val="28"/>
        </w:rPr>
        <w:t xml:space="preserve"> </w:t>
      </w:r>
      <w:r w:rsidRPr="00C6341D">
        <w:rPr>
          <w:rFonts w:cs="Times New Roman"/>
          <w:szCs w:val="28"/>
        </w:rPr>
        <w:t>утвержденный распоряжением Губернатора области от 25.11.2020 № 186-р</w:t>
      </w:r>
      <w:r>
        <w:rPr>
          <w:rFonts w:cs="Times New Roman"/>
          <w:szCs w:val="28"/>
        </w:rPr>
        <w:t xml:space="preserve"> «О</w:t>
      </w:r>
      <w:r w:rsidRPr="00C6341D">
        <w:rPr>
          <w:rFonts w:cs="Times New Roman"/>
          <w:szCs w:val="28"/>
        </w:rPr>
        <w:t>б отдельных вопросах организации работы</w:t>
      </w:r>
      <w:r>
        <w:rPr>
          <w:rFonts w:cs="Times New Roman"/>
          <w:szCs w:val="28"/>
        </w:rPr>
        <w:t xml:space="preserve"> </w:t>
      </w:r>
      <w:r w:rsidRPr="00C6341D">
        <w:rPr>
          <w:rFonts w:cs="Times New Roman"/>
          <w:szCs w:val="28"/>
        </w:rPr>
        <w:t>по</w:t>
      </w:r>
      <w:r>
        <w:rPr>
          <w:rFonts w:cs="Times New Roman"/>
          <w:szCs w:val="28"/>
        </w:rPr>
        <w:t> </w:t>
      </w:r>
      <w:r w:rsidRPr="00C6341D">
        <w:rPr>
          <w:rFonts w:cs="Times New Roman"/>
          <w:szCs w:val="28"/>
        </w:rPr>
        <w:t>цифровой трансформации в</w:t>
      </w:r>
      <w:r>
        <w:rPr>
          <w:rFonts w:cs="Times New Roman"/>
          <w:szCs w:val="28"/>
        </w:rPr>
        <w:t> Я</w:t>
      </w:r>
      <w:r w:rsidRPr="00C6341D">
        <w:rPr>
          <w:rFonts w:cs="Times New Roman"/>
          <w:szCs w:val="28"/>
        </w:rPr>
        <w:t>рославской области</w:t>
      </w:r>
      <w:r>
        <w:rPr>
          <w:rFonts w:cs="Times New Roman"/>
          <w:szCs w:val="28"/>
        </w:rPr>
        <w:t>».</w:t>
      </w:r>
    </w:p>
    <w:sectPr w:rsidR="005E5245" w:rsidRPr="00C6341D" w:rsidSect="00C83D74">
      <w:headerReference w:type="default" r:id="rId12"/>
      <w:pgSz w:w="16838" w:h="11906" w:orient="landscape"/>
      <w:pgMar w:top="1985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46" w:rsidRDefault="00605346" w:rsidP="00E30EA9">
      <w:r>
        <w:separator/>
      </w:r>
    </w:p>
  </w:endnote>
  <w:endnote w:type="continuationSeparator" w:id="0">
    <w:p w:rsidR="00605346" w:rsidRDefault="0060534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46" w:rsidRDefault="00605346" w:rsidP="00E30EA9">
      <w:r>
        <w:separator/>
      </w:r>
    </w:p>
  </w:footnote>
  <w:footnote w:type="continuationSeparator" w:id="0">
    <w:p w:rsidR="00605346" w:rsidRDefault="0060534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239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605346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122"/>
    <w:multiLevelType w:val="hybridMultilevel"/>
    <w:tmpl w:val="44A00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139FE"/>
    <w:rsid w:val="00051251"/>
    <w:rsid w:val="00064332"/>
    <w:rsid w:val="000767EE"/>
    <w:rsid w:val="000E46F6"/>
    <w:rsid w:val="000F191C"/>
    <w:rsid w:val="000F393F"/>
    <w:rsid w:val="001524F0"/>
    <w:rsid w:val="0016406A"/>
    <w:rsid w:val="001727C6"/>
    <w:rsid w:val="001C78DA"/>
    <w:rsid w:val="002115E9"/>
    <w:rsid w:val="00216649"/>
    <w:rsid w:val="002259EE"/>
    <w:rsid w:val="002306C4"/>
    <w:rsid w:val="00254995"/>
    <w:rsid w:val="00282095"/>
    <w:rsid w:val="002A2F9F"/>
    <w:rsid w:val="00300C01"/>
    <w:rsid w:val="00344568"/>
    <w:rsid w:val="00363736"/>
    <w:rsid w:val="0038047A"/>
    <w:rsid w:val="003A2DCC"/>
    <w:rsid w:val="003A7D0D"/>
    <w:rsid w:val="003B4065"/>
    <w:rsid w:val="003C60AB"/>
    <w:rsid w:val="003D1E8D"/>
    <w:rsid w:val="003D2D37"/>
    <w:rsid w:val="004009CD"/>
    <w:rsid w:val="0040656C"/>
    <w:rsid w:val="00476D5E"/>
    <w:rsid w:val="004A0E95"/>
    <w:rsid w:val="004C077F"/>
    <w:rsid w:val="004C62F4"/>
    <w:rsid w:val="004D1341"/>
    <w:rsid w:val="005378FE"/>
    <w:rsid w:val="00544401"/>
    <w:rsid w:val="00561614"/>
    <w:rsid w:val="00562114"/>
    <w:rsid w:val="005B694F"/>
    <w:rsid w:val="005C5019"/>
    <w:rsid w:val="005D3424"/>
    <w:rsid w:val="005E5245"/>
    <w:rsid w:val="00605346"/>
    <w:rsid w:val="00607D5F"/>
    <w:rsid w:val="006138B6"/>
    <w:rsid w:val="00626D7F"/>
    <w:rsid w:val="0065050E"/>
    <w:rsid w:val="00671679"/>
    <w:rsid w:val="00676C15"/>
    <w:rsid w:val="00687E9E"/>
    <w:rsid w:val="006966BB"/>
    <w:rsid w:val="006A5F8A"/>
    <w:rsid w:val="006F4594"/>
    <w:rsid w:val="007049CA"/>
    <w:rsid w:val="00714F20"/>
    <w:rsid w:val="00741952"/>
    <w:rsid w:val="00791F85"/>
    <w:rsid w:val="007C0E62"/>
    <w:rsid w:val="0082607D"/>
    <w:rsid w:val="00841FE0"/>
    <w:rsid w:val="00860372"/>
    <w:rsid w:val="008D2392"/>
    <w:rsid w:val="0091766E"/>
    <w:rsid w:val="0095006D"/>
    <w:rsid w:val="009768AF"/>
    <w:rsid w:val="00977DAC"/>
    <w:rsid w:val="00987BBA"/>
    <w:rsid w:val="00996C18"/>
    <w:rsid w:val="009B645B"/>
    <w:rsid w:val="009E231F"/>
    <w:rsid w:val="009F2AB4"/>
    <w:rsid w:val="00A25A13"/>
    <w:rsid w:val="00A417AD"/>
    <w:rsid w:val="00A64C68"/>
    <w:rsid w:val="00AA1FB1"/>
    <w:rsid w:val="00AD2B79"/>
    <w:rsid w:val="00AE3646"/>
    <w:rsid w:val="00B579C3"/>
    <w:rsid w:val="00B7761C"/>
    <w:rsid w:val="00B90848"/>
    <w:rsid w:val="00BB1812"/>
    <w:rsid w:val="00BD13AF"/>
    <w:rsid w:val="00C3593C"/>
    <w:rsid w:val="00C6341D"/>
    <w:rsid w:val="00C83D74"/>
    <w:rsid w:val="00C86F0E"/>
    <w:rsid w:val="00C909D4"/>
    <w:rsid w:val="00CE3420"/>
    <w:rsid w:val="00D00EFB"/>
    <w:rsid w:val="00D31B64"/>
    <w:rsid w:val="00D3466F"/>
    <w:rsid w:val="00D708C1"/>
    <w:rsid w:val="00D72C55"/>
    <w:rsid w:val="00D750FC"/>
    <w:rsid w:val="00D87A0F"/>
    <w:rsid w:val="00DA7F3B"/>
    <w:rsid w:val="00DD6639"/>
    <w:rsid w:val="00DE71B2"/>
    <w:rsid w:val="00E013E1"/>
    <w:rsid w:val="00E01F2F"/>
    <w:rsid w:val="00E04B1E"/>
    <w:rsid w:val="00E1407E"/>
    <w:rsid w:val="00E30EA9"/>
    <w:rsid w:val="00E45239"/>
    <w:rsid w:val="00E9004F"/>
    <w:rsid w:val="00EA119D"/>
    <w:rsid w:val="00EA7F15"/>
    <w:rsid w:val="00ED7F49"/>
    <w:rsid w:val="00EF0C57"/>
    <w:rsid w:val="00EF370D"/>
    <w:rsid w:val="00F02A5B"/>
    <w:rsid w:val="00F65A59"/>
    <w:rsid w:val="00FA25BB"/>
    <w:rsid w:val="00FA49DF"/>
    <w:rsid w:val="00FD5384"/>
    <w:rsid w:val="00FD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987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0139F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F45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4594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579C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579C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579C3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579C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579C3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987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0139F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F45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4594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579C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579C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579C3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579C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579C3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FD88F96-60C3-4782-917A-D6F9C3A4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Чепрасова Людмила Витальевна</cp:lastModifiedBy>
  <cp:revision>2</cp:revision>
  <cp:lastPrinted>2023-06-23T07:08:00Z</cp:lastPrinted>
  <dcterms:created xsi:type="dcterms:W3CDTF">2024-10-07T12:45:00Z</dcterms:created>
  <dcterms:modified xsi:type="dcterms:W3CDTF">2024-10-07T12:45:00Z</dcterms:modified>
</cp:coreProperties>
</file>